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D405D" w14:textId="6844E64E" w:rsidR="004D28C0" w:rsidRDefault="004D28C0" w:rsidP="004D28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B52DA8">
        <w:rPr>
          <w:b/>
          <w:noProof/>
          <w:sz w:val="24"/>
        </w:rPr>
        <w:t>292</w:t>
      </w:r>
    </w:p>
    <w:p w14:paraId="73679C5A" w14:textId="0ABB0DC0" w:rsidR="00D241D9" w:rsidRDefault="004D28C0" w:rsidP="004D28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051EF11D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7AC0A51A" w:rsidR="00AE25BF" w:rsidRPr="007F2A61" w:rsidRDefault="00AE25BF" w:rsidP="009D7C95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C80E27">
        <w:rPr>
          <w:lang w:val="en-US" w:eastAsia="zh-CN"/>
        </w:rPr>
        <w:t>China Mobile</w:t>
      </w:r>
    </w:p>
    <w:p w14:paraId="77734250" w14:textId="766FA7A2" w:rsidR="006C2E80" w:rsidRPr="006C2E80" w:rsidRDefault="00AE25BF" w:rsidP="009D7C95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C80E27">
        <w:rPr>
          <w:lang w:eastAsia="zh-CN"/>
        </w:rPr>
        <w:t xml:space="preserve"> </w:t>
      </w:r>
      <w:r w:rsidR="009D7C95">
        <w:rPr>
          <w:lang w:eastAsia="zh-CN"/>
        </w:rPr>
        <w:t>S</w:t>
      </w:r>
      <w:r w:rsidR="00D31CC8" w:rsidRPr="006C2E80">
        <w:rPr>
          <w:lang w:eastAsia="zh-CN"/>
        </w:rPr>
        <w:t>ID on</w:t>
      </w:r>
      <w:r w:rsidRPr="006C2E80">
        <w:rPr>
          <w:lang w:eastAsia="zh-CN"/>
        </w:rPr>
        <w:t xml:space="preserve"> </w:t>
      </w:r>
      <w:r w:rsidR="00C80E27">
        <w:rPr>
          <w:lang w:eastAsia="zh-CN"/>
        </w:rPr>
        <w:t>5GC Restoration Improvement</w:t>
      </w:r>
    </w:p>
    <w:p w14:paraId="5F56A0A9" w14:textId="77777777" w:rsidR="00AE25BF" w:rsidRPr="006C2E80" w:rsidRDefault="00AE25BF" w:rsidP="009D7C95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690F7EE2" w:rsidR="00AE25BF" w:rsidRDefault="00AE25BF" w:rsidP="009D7C95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4B4CB1">
        <w:rPr>
          <w:lang w:val="en-US" w:eastAsia="zh-CN"/>
        </w:rPr>
        <w:t>5</w:t>
      </w:r>
    </w:p>
    <w:p w14:paraId="028C079C" w14:textId="77777777" w:rsidR="006C2E80" w:rsidRPr="006C2E80" w:rsidRDefault="006C2E80" w:rsidP="009D7C95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D7C9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8EEA34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C80E27">
        <w:tab/>
      </w:r>
      <w:r w:rsidR="009461C1">
        <w:t xml:space="preserve">Study on </w:t>
      </w:r>
      <w:r w:rsidR="00C80E27">
        <w:t>5GC Restoration Improvements</w:t>
      </w:r>
    </w:p>
    <w:p w14:paraId="2730900B" w14:textId="03BB80E5" w:rsidR="003F268E" w:rsidRPr="00BA3A53" w:rsidRDefault="003F268E" w:rsidP="009D7C95">
      <w:pPr>
        <w:pStyle w:val="Guidance"/>
      </w:pPr>
    </w:p>
    <w:p w14:paraId="289CB42C" w14:textId="6D97DE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A03CC3">
        <w:t>FS_</w:t>
      </w:r>
      <w:r w:rsidR="00C80E27">
        <w:t>R</w:t>
      </w:r>
      <w:r w:rsidR="00D87F09">
        <w:rPr>
          <w:rFonts w:hint="eastAsia"/>
          <w:lang w:eastAsia="zh-CN"/>
        </w:rPr>
        <w:t>es</w:t>
      </w:r>
      <w:r w:rsidR="00C80E27">
        <w:t>I</w:t>
      </w:r>
      <w:r w:rsidR="00D87F09">
        <w:t>mp5</w:t>
      </w:r>
    </w:p>
    <w:p w14:paraId="0D12AE1F" w14:textId="2062C7E0" w:rsidR="00B078D6" w:rsidRDefault="00B078D6" w:rsidP="009D7C95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3DE6AB08" w:rsidR="00B078D6" w:rsidRDefault="00B078D6" w:rsidP="009D7C95">
      <w:pPr>
        <w:pStyle w:val="Guidance"/>
      </w:pPr>
    </w:p>
    <w:p w14:paraId="63EE9719" w14:textId="05FB5B43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C80E27">
        <w:t>Rel-</w:t>
      </w:r>
      <w:r w:rsidR="00C80E27" w:rsidRPr="00C80E27">
        <w:t>18</w:t>
      </w:r>
    </w:p>
    <w:p w14:paraId="53277F89" w14:textId="23C4342E" w:rsidR="003F7142" w:rsidRPr="006C2E80" w:rsidRDefault="003F7142" w:rsidP="009D7C95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24AEEB9A" w:rsidR="004260A5" w:rsidRDefault="004260A5" w:rsidP="009D7C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D7C9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D7C9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D7C9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D7C9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D7C9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D7C9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D7C9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D7C9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9D7C9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D7C9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9584800" w:rsidR="004260A5" w:rsidRDefault="004D4BD8" w:rsidP="009D7C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D7C9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D7C9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4AE8F9F" w:rsidR="004260A5" w:rsidRDefault="004D4BD8" w:rsidP="009D7C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477F02DA" w14:textId="04C26D32" w:rsidR="004260A5" w:rsidRDefault="004D4BD8" w:rsidP="009D7C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6E9D500A" w14:textId="47C8B1C2" w:rsidR="004260A5" w:rsidRDefault="004D4BD8" w:rsidP="009D7C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D7C9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9D7C9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D7C9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D7C9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D7C9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D7C9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D7C95">
            <w:pPr>
              <w:pStyle w:val="TAC"/>
            </w:pPr>
          </w:p>
        </w:tc>
        <w:tc>
          <w:tcPr>
            <w:tcW w:w="1752" w:type="dxa"/>
          </w:tcPr>
          <w:p w14:paraId="226C70EA" w14:textId="4ACF10C0" w:rsidR="004260A5" w:rsidRDefault="004D4BD8" w:rsidP="009D7C9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D7C95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59AE955A" w:rsidR="006C2E80" w:rsidRDefault="00A36378" w:rsidP="006C2E80">
      <w:pPr>
        <w:pStyle w:val="3"/>
      </w:pPr>
      <w:r w:rsidRPr="00A36378">
        <w:t>This work item is a</w:t>
      </w:r>
    </w:p>
    <w:p w14:paraId="03E5240C" w14:textId="4E3CAAB5" w:rsidR="00A36378" w:rsidRPr="00A36378" w:rsidRDefault="00A36378" w:rsidP="009D7C9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D7C9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D7C9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9D7C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D7C9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D7C9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D7C9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2F1B87FC" w:rsidR="00BF7C9D" w:rsidRPr="00662741" w:rsidRDefault="009B6881" w:rsidP="009D7C9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D7C9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D7C95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D7C95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D7C9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9D7C9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9D7C9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D7C9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D7C9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7B3F46E" w:rsidR="008835FC" w:rsidRDefault="00572BA0" w:rsidP="009D7C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6AE820B7" w14:textId="2212B789" w:rsidR="008835FC" w:rsidRDefault="00572BA0" w:rsidP="009D7C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663BF2FB" w14:textId="43E9CC58" w:rsidR="008835FC" w:rsidRDefault="00572BA0" w:rsidP="009D7C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4E5739B" w14:textId="6F08FDF7" w:rsidR="008835FC" w:rsidRPr="00251D80" w:rsidRDefault="00572BA0" w:rsidP="009D7C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7C3FBD77" w14:textId="77777777" w:rsidR="004876B9" w:rsidRDefault="004876B9" w:rsidP="009D7C95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D7C9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D7C9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D7C9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D7C95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9D7C95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9D7C95">
            <w:pPr>
              <w:pStyle w:val="TAL"/>
            </w:pPr>
          </w:p>
        </w:tc>
        <w:tc>
          <w:tcPr>
            <w:tcW w:w="5099" w:type="dxa"/>
          </w:tcPr>
          <w:p w14:paraId="4972B8BD" w14:textId="5F1CF013" w:rsidR="008835FC" w:rsidRPr="00251D80" w:rsidRDefault="008835FC" w:rsidP="009D7C95">
            <w:pPr>
              <w:pStyle w:val="Guidance"/>
            </w:pPr>
          </w:p>
        </w:tc>
      </w:tr>
    </w:tbl>
    <w:p w14:paraId="6BC7072F" w14:textId="77777777" w:rsidR="006C2E80" w:rsidRDefault="006C2E80" w:rsidP="009D7C95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CA69E13" w14:textId="00FA4771" w:rsidR="006C2E80" w:rsidRPr="009F38D1" w:rsidRDefault="00AF044E" w:rsidP="009F38D1">
      <w:pPr>
        <w:pStyle w:val="Guidance"/>
        <w:rPr>
          <w:i w:val="0"/>
          <w:iCs/>
        </w:rPr>
      </w:pPr>
      <w:r w:rsidRPr="009D7C95">
        <w:rPr>
          <w:i w:val="0"/>
          <w:iCs/>
        </w:rPr>
        <w:t>Restoration solutions for 5GC entities have been continuously studied and standardized since Rel-15. 3GPP TS 23.527 provides a set of generic restoration solutions for Service-Based entities, however during the deployment of 5G, several restoration issues have been identified regarding specific NFs/scenarios, which are not yet standardized by 3GPP</w:t>
      </w:r>
      <w:r w:rsidR="009F38D1">
        <w:rPr>
          <w:i w:val="0"/>
          <w:iCs/>
        </w:rPr>
        <w:t>, see details in the discussion paper in C4-225</w:t>
      </w:r>
      <w:r w:rsidR="00286EE7">
        <w:rPr>
          <w:i w:val="0"/>
          <w:iCs/>
          <w:lang w:eastAsia="zh-CN"/>
        </w:rPr>
        <w:t>291</w:t>
      </w:r>
      <w:r w:rsidR="009F38D1">
        <w:rPr>
          <w:i w:val="0"/>
          <w:iCs/>
        </w:rPr>
        <w:t xml:space="preserve">.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5821ABEE" w14:textId="008E7DB9" w:rsidR="009260A2" w:rsidRDefault="009260A2" w:rsidP="009D7C9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study item includes the following tasks:</w:t>
      </w:r>
    </w:p>
    <w:p w14:paraId="35497DB0" w14:textId="63F704B8" w:rsidR="00F41A27" w:rsidRDefault="009260A2" w:rsidP="009D7C95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C0DE0">
        <w:rPr>
          <w:lang w:eastAsia="zh-CN"/>
        </w:rPr>
        <w:t>To study the need and potential solutions of NRF restoration</w:t>
      </w:r>
      <w:r w:rsidR="00D47835">
        <w:rPr>
          <w:lang w:eastAsia="zh-CN"/>
        </w:rPr>
        <w:t xml:space="preserve"> and load migration.</w:t>
      </w:r>
    </w:p>
    <w:p w14:paraId="76FD8607" w14:textId="29E6DD8B" w:rsidR="00044449" w:rsidRDefault="00044449" w:rsidP="00044449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>The data structure of shared data among NRF instances in an NRF set is out of scope of this study.</w:t>
      </w:r>
    </w:p>
    <w:p w14:paraId="5C2A5E97" w14:textId="5CA3AA78" w:rsidR="000C0DE0" w:rsidRDefault="000C0DE0" w:rsidP="009D7C9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To study the need and potential solutions </w:t>
      </w:r>
      <w:r w:rsidR="009F38D1">
        <w:rPr>
          <w:lang w:eastAsia="zh-CN"/>
        </w:rPr>
        <w:t>for improvement to PCF restoration regarding binding information.</w:t>
      </w:r>
    </w:p>
    <w:p w14:paraId="0DCFA2AD" w14:textId="62F7212F" w:rsidR="00D47835" w:rsidRDefault="00D47835" w:rsidP="009D7C9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study the need and potential solutions for finer granularity of UPF failure detection.</w:t>
      </w:r>
    </w:p>
    <w:p w14:paraId="28F61EC2" w14:textId="6751AD9D" w:rsidR="000C0DE0" w:rsidRPr="009260A2" w:rsidRDefault="000C0DE0" w:rsidP="009D7C9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To study the need and potential solutions of generic one-to-one backup for all 5GC NFs</w:t>
      </w:r>
    </w:p>
    <w:p w14:paraId="157F3CB1" w14:textId="77777777" w:rsidR="006C2E80" w:rsidRPr="006C2E80" w:rsidRDefault="006C2E80" w:rsidP="009D7C95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D7C9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D7C9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D7C9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D7C9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D7C9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D7C9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D7C9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863F05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54237510" w:rsidR="00863F05" w:rsidRPr="00863F05" w:rsidRDefault="00863F05" w:rsidP="009D7C95">
            <w:pPr>
              <w:pStyle w:val="Guidance"/>
            </w:pPr>
            <w:r w:rsidRPr="00863F05">
              <w:rPr>
                <w:rFonts w:hint="eastAsia"/>
              </w:rPr>
              <w:t>I</w:t>
            </w:r>
            <w:r w:rsidRPr="00863F05">
              <w:t>nternal TR</w:t>
            </w:r>
          </w:p>
        </w:tc>
        <w:tc>
          <w:tcPr>
            <w:tcW w:w="1134" w:type="dxa"/>
          </w:tcPr>
          <w:p w14:paraId="43E70D9D" w14:textId="4DF63ABB" w:rsidR="00863F05" w:rsidRPr="00863F05" w:rsidRDefault="00863F05" w:rsidP="009D7C95">
            <w:pPr>
              <w:pStyle w:val="Guidance"/>
            </w:pPr>
            <w:r w:rsidRPr="00863F05">
              <w:rPr>
                <w:rFonts w:hint="eastAsia"/>
              </w:rPr>
              <w:t>2</w:t>
            </w:r>
            <w:r w:rsidRPr="00863F05">
              <w:t>9.8ab</w:t>
            </w:r>
          </w:p>
        </w:tc>
        <w:tc>
          <w:tcPr>
            <w:tcW w:w="2409" w:type="dxa"/>
          </w:tcPr>
          <w:p w14:paraId="12022B30" w14:textId="55D3948E" w:rsidR="00863F05" w:rsidRPr="00863F05" w:rsidRDefault="00863F05" w:rsidP="009D7C95">
            <w:pPr>
              <w:pStyle w:val="Guidance"/>
            </w:pPr>
            <w:r w:rsidRPr="00863F05">
              <w:rPr>
                <w:rFonts w:hint="eastAsia"/>
              </w:rPr>
              <w:t>S</w:t>
            </w:r>
            <w:r w:rsidRPr="00863F05">
              <w:t>tudy on 5GC Restoration Improvements</w:t>
            </w:r>
          </w:p>
        </w:tc>
        <w:tc>
          <w:tcPr>
            <w:tcW w:w="993" w:type="dxa"/>
          </w:tcPr>
          <w:p w14:paraId="4855A947" w14:textId="77777777" w:rsidR="00863F05" w:rsidRPr="00116474" w:rsidRDefault="00863F05" w:rsidP="009D7C95">
            <w:pPr>
              <w:pStyle w:val="Guidance"/>
            </w:pPr>
            <w:r w:rsidRPr="00116474">
              <w:t>TSG#99</w:t>
            </w:r>
          </w:p>
          <w:p w14:paraId="783F7A2B" w14:textId="194BE9FA" w:rsidR="00863F05" w:rsidRPr="00251D80" w:rsidRDefault="00863F05" w:rsidP="009D7C95">
            <w:pPr>
              <w:pStyle w:val="TAL"/>
            </w:pPr>
            <w:r w:rsidRPr="00116474">
              <w:t>(March, 2023)</w:t>
            </w:r>
          </w:p>
        </w:tc>
        <w:tc>
          <w:tcPr>
            <w:tcW w:w="1074" w:type="dxa"/>
          </w:tcPr>
          <w:p w14:paraId="105BE5DA" w14:textId="77777777" w:rsidR="00863F05" w:rsidRPr="00116474" w:rsidRDefault="00863F05" w:rsidP="009D7C95">
            <w:pPr>
              <w:pStyle w:val="Guidance"/>
            </w:pPr>
            <w:r w:rsidRPr="00116474">
              <w:t>TSG#100</w:t>
            </w:r>
          </w:p>
          <w:p w14:paraId="363ECA7E" w14:textId="308DA15B" w:rsidR="00863F05" w:rsidRPr="00251D80" w:rsidRDefault="00863F05" w:rsidP="009D7C95">
            <w:pPr>
              <w:pStyle w:val="TAL"/>
            </w:pPr>
            <w:r w:rsidRPr="00116474">
              <w:t>(June, 2023)</w:t>
            </w:r>
          </w:p>
        </w:tc>
        <w:tc>
          <w:tcPr>
            <w:tcW w:w="2186" w:type="dxa"/>
          </w:tcPr>
          <w:p w14:paraId="2E49F51E" w14:textId="77777777" w:rsidR="00863F05" w:rsidRPr="00116474" w:rsidRDefault="00863F05" w:rsidP="009D7C95">
            <w:pPr>
              <w:pStyle w:val="Guidance"/>
            </w:pPr>
            <w:r w:rsidRPr="00116474">
              <w:t>Song Yue,</w:t>
            </w:r>
          </w:p>
          <w:p w14:paraId="664D59CF" w14:textId="77777777" w:rsidR="00863F05" w:rsidRPr="00116474" w:rsidRDefault="00863F05" w:rsidP="009D7C95">
            <w:pPr>
              <w:pStyle w:val="Guidance"/>
            </w:pPr>
            <w:r w:rsidRPr="00116474">
              <w:rPr>
                <w:rFonts w:hint="eastAsia"/>
              </w:rPr>
              <w:t>C</w:t>
            </w:r>
            <w:r w:rsidRPr="00116474">
              <w:t>hina Mobile,</w:t>
            </w:r>
          </w:p>
          <w:p w14:paraId="21EB1BD1" w14:textId="407B5934" w:rsidR="00863F05" w:rsidRPr="00863F05" w:rsidRDefault="00863F05" w:rsidP="009D7C95">
            <w:pPr>
              <w:pStyle w:val="TAL"/>
            </w:pPr>
            <w:r w:rsidRPr="00863F05">
              <w:t>songyue@chinamobile.com</w:t>
            </w:r>
          </w:p>
        </w:tc>
      </w:tr>
    </w:tbl>
    <w:p w14:paraId="3D972A4A" w14:textId="77777777" w:rsidR="006C2E80" w:rsidRDefault="006C2E80" w:rsidP="009D7C95">
      <w:pPr>
        <w:pStyle w:val="FP"/>
      </w:pPr>
    </w:p>
    <w:p w14:paraId="5B510A00" w14:textId="77777777" w:rsidR="00102222" w:rsidRDefault="00102222" w:rsidP="009D7C9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D7C95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D7C9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D7C9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D7C9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D7C95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9D7C95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9D7C9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9D7C95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9D7C95">
            <w:pPr>
              <w:pStyle w:val="TAL"/>
            </w:pPr>
          </w:p>
        </w:tc>
      </w:tr>
    </w:tbl>
    <w:p w14:paraId="701E09C7" w14:textId="77777777" w:rsidR="00C4305E" w:rsidRDefault="00C4305E" w:rsidP="009D7C95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163BA65" w14:textId="77777777" w:rsidR="00863F05" w:rsidRPr="006C2E80" w:rsidRDefault="00863F05" w:rsidP="009D7C95">
      <w:pPr>
        <w:rPr>
          <w:lang w:eastAsia="zh-CN"/>
        </w:rPr>
      </w:pPr>
      <w:r>
        <w:rPr>
          <w:lang w:eastAsia="zh-CN"/>
        </w:rPr>
        <w:t>Song Yue, China Mobile, songyue@chinamobile.com</w:t>
      </w:r>
    </w:p>
    <w:p w14:paraId="651B77F9" w14:textId="77777777" w:rsidR="006C2E80" w:rsidRPr="00863F05" w:rsidRDefault="006C2E80" w:rsidP="009D7C95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0867921F" w:rsidR="00557B2E" w:rsidRPr="00557B2E" w:rsidRDefault="00863F05" w:rsidP="009D7C95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3314C5C" w14:textId="473C99A1" w:rsidR="00863F05" w:rsidRPr="00351790" w:rsidRDefault="00863F05" w:rsidP="009D7C95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2076E75" w:rsidR="0033027D" w:rsidRPr="006C2E80" w:rsidRDefault="0033027D" w:rsidP="009D7C95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D7C95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81B2E2A" w:rsidR="00557B2E" w:rsidRDefault="00863F05" w:rsidP="009D7C9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4B8AC09E" w:rsidR="0048267C" w:rsidRDefault="0048267C" w:rsidP="009D7C95">
            <w:pPr>
              <w:pStyle w:val="TAL"/>
              <w:rPr>
                <w:lang w:eastAsia="zh-CN"/>
              </w:rPr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50C5613" w:rsidR="0048267C" w:rsidRDefault="0048267C" w:rsidP="009D7C95">
            <w:pPr>
              <w:pStyle w:val="TAL"/>
              <w:rPr>
                <w:lang w:eastAsia="zh-CN"/>
              </w:rPr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54EE739" w:rsidR="0048267C" w:rsidRDefault="0048267C" w:rsidP="009D7C95">
            <w:pPr>
              <w:pStyle w:val="TAL"/>
              <w:rPr>
                <w:lang w:eastAsia="zh-CN"/>
              </w:rPr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096B1F" w:rsidR="00025316" w:rsidRDefault="00025316" w:rsidP="009D7C95">
            <w:pPr>
              <w:pStyle w:val="TAL"/>
              <w:rPr>
                <w:lang w:eastAsia="zh-CN"/>
              </w:rPr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475F4FF0" w:rsidR="00025316" w:rsidRDefault="00025316" w:rsidP="009D7C95">
            <w:pPr>
              <w:pStyle w:val="TAL"/>
              <w:rPr>
                <w:lang w:eastAsia="zh-CN"/>
              </w:rPr>
            </w:pPr>
          </w:p>
        </w:tc>
      </w:tr>
      <w:tr w:rsidR="00331985" w14:paraId="3E7C557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F7B8E0" w14:textId="2E8A9590" w:rsidR="00331985" w:rsidRDefault="00331985" w:rsidP="009D7C95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9D7C9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60C836" w14:textId="77777777" w:rsidR="007037B7" w:rsidRDefault="007037B7" w:rsidP="009D7C95">
      <w:r>
        <w:separator/>
      </w:r>
    </w:p>
  </w:endnote>
  <w:endnote w:type="continuationSeparator" w:id="0">
    <w:p w14:paraId="79BD9F57" w14:textId="77777777" w:rsidR="007037B7" w:rsidRDefault="007037B7" w:rsidP="009D7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D1897" w14:textId="77777777" w:rsidR="007037B7" w:rsidRDefault="007037B7" w:rsidP="009D7C95">
      <w:r>
        <w:separator/>
      </w:r>
    </w:p>
  </w:footnote>
  <w:footnote w:type="continuationSeparator" w:id="0">
    <w:p w14:paraId="3561E781" w14:textId="77777777" w:rsidR="007037B7" w:rsidRDefault="007037B7" w:rsidP="009D7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4043160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3576819">
    <w:abstractNumId w:val="7"/>
  </w:num>
  <w:num w:numId="3" w16cid:durableId="845365933">
    <w:abstractNumId w:val="6"/>
  </w:num>
  <w:num w:numId="4" w16cid:durableId="296572835">
    <w:abstractNumId w:val="5"/>
  </w:num>
  <w:num w:numId="5" w16cid:durableId="1016231310">
    <w:abstractNumId w:val="9"/>
  </w:num>
  <w:num w:numId="6" w16cid:durableId="1139179449">
    <w:abstractNumId w:val="8"/>
  </w:num>
  <w:num w:numId="7" w16cid:durableId="1565556580">
    <w:abstractNumId w:val="4"/>
  </w:num>
  <w:num w:numId="8" w16cid:durableId="1727796162">
    <w:abstractNumId w:val="2"/>
  </w:num>
  <w:num w:numId="9" w16cid:durableId="486017144">
    <w:abstractNumId w:val="1"/>
  </w:num>
  <w:num w:numId="10" w16cid:durableId="18407316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5831"/>
    <w:rsid w:val="00037C06"/>
    <w:rsid w:val="0004010C"/>
    <w:rsid w:val="00044449"/>
    <w:rsid w:val="00044DAE"/>
    <w:rsid w:val="00046780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A35DB"/>
    <w:rsid w:val="000B0519"/>
    <w:rsid w:val="000B067C"/>
    <w:rsid w:val="000B1ABD"/>
    <w:rsid w:val="000B61FD"/>
    <w:rsid w:val="000C0BF7"/>
    <w:rsid w:val="000C0DE0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540E1"/>
    <w:rsid w:val="001669EF"/>
    <w:rsid w:val="00171925"/>
    <w:rsid w:val="00173998"/>
    <w:rsid w:val="00174617"/>
    <w:rsid w:val="001759A7"/>
    <w:rsid w:val="00184235"/>
    <w:rsid w:val="001A4192"/>
    <w:rsid w:val="001A7910"/>
    <w:rsid w:val="001B76EB"/>
    <w:rsid w:val="001C5C86"/>
    <w:rsid w:val="001C718D"/>
    <w:rsid w:val="001E14C4"/>
    <w:rsid w:val="001F7D5F"/>
    <w:rsid w:val="001F7EB4"/>
    <w:rsid w:val="002000C2"/>
    <w:rsid w:val="00205F25"/>
    <w:rsid w:val="00211F89"/>
    <w:rsid w:val="00221B1E"/>
    <w:rsid w:val="00240DCD"/>
    <w:rsid w:val="0024518A"/>
    <w:rsid w:val="0024786B"/>
    <w:rsid w:val="00251D80"/>
    <w:rsid w:val="00251F93"/>
    <w:rsid w:val="00254FB5"/>
    <w:rsid w:val="002640E5"/>
    <w:rsid w:val="0026436F"/>
    <w:rsid w:val="0026606E"/>
    <w:rsid w:val="00276403"/>
    <w:rsid w:val="0027749B"/>
    <w:rsid w:val="00283472"/>
    <w:rsid w:val="00286EE7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1985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A64D4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15AC"/>
    <w:rsid w:val="00432283"/>
    <w:rsid w:val="0043745F"/>
    <w:rsid w:val="00437F58"/>
    <w:rsid w:val="0044029F"/>
    <w:rsid w:val="00440BC9"/>
    <w:rsid w:val="00450546"/>
    <w:rsid w:val="00450E07"/>
    <w:rsid w:val="004535A5"/>
    <w:rsid w:val="00454609"/>
    <w:rsid w:val="00455DE4"/>
    <w:rsid w:val="00477E11"/>
    <w:rsid w:val="0048009C"/>
    <w:rsid w:val="0048267C"/>
    <w:rsid w:val="004876B9"/>
    <w:rsid w:val="00493A79"/>
    <w:rsid w:val="00495840"/>
    <w:rsid w:val="004A152F"/>
    <w:rsid w:val="004A40BE"/>
    <w:rsid w:val="004A6A60"/>
    <w:rsid w:val="004B359B"/>
    <w:rsid w:val="004B4CB1"/>
    <w:rsid w:val="004C2557"/>
    <w:rsid w:val="004C634D"/>
    <w:rsid w:val="004D24B9"/>
    <w:rsid w:val="004D28C0"/>
    <w:rsid w:val="004D4BD8"/>
    <w:rsid w:val="004E2CE2"/>
    <w:rsid w:val="004E313F"/>
    <w:rsid w:val="004E5172"/>
    <w:rsid w:val="004E6F8A"/>
    <w:rsid w:val="00500E5B"/>
    <w:rsid w:val="00502CD2"/>
    <w:rsid w:val="00502E65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BA0"/>
    <w:rsid w:val="00574059"/>
    <w:rsid w:val="00586951"/>
    <w:rsid w:val="00590087"/>
    <w:rsid w:val="00595E5A"/>
    <w:rsid w:val="005A032D"/>
    <w:rsid w:val="005A3D4D"/>
    <w:rsid w:val="005A5826"/>
    <w:rsid w:val="005A7577"/>
    <w:rsid w:val="005B075A"/>
    <w:rsid w:val="005B4A26"/>
    <w:rsid w:val="005C1C64"/>
    <w:rsid w:val="005C29F7"/>
    <w:rsid w:val="005C4F58"/>
    <w:rsid w:val="005C5E8D"/>
    <w:rsid w:val="005C78F2"/>
    <w:rsid w:val="005D057C"/>
    <w:rsid w:val="005D3FEC"/>
    <w:rsid w:val="005D44BE"/>
    <w:rsid w:val="005D774C"/>
    <w:rsid w:val="005E088B"/>
    <w:rsid w:val="00611EC4"/>
    <w:rsid w:val="00612542"/>
    <w:rsid w:val="006146D2"/>
    <w:rsid w:val="006163DD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094"/>
    <w:rsid w:val="006F1A44"/>
    <w:rsid w:val="007037B7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1F18"/>
    <w:rsid w:val="007D36CF"/>
    <w:rsid w:val="007F2A61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63F05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260A2"/>
    <w:rsid w:val="00935CB0"/>
    <w:rsid w:val="00936CB3"/>
    <w:rsid w:val="00937C6F"/>
    <w:rsid w:val="009428A9"/>
    <w:rsid w:val="009437A2"/>
    <w:rsid w:val="00944B28"/>
    <w:rsid w:val="009461C1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6881"/>
    <w:rsid w:val="009C2977"/>
    <w:rsid w:val="009C2DCC"/>
    <w:rsid w:val="009D0DEB"/>
    <w:rsid w:val="009D3E12"/>
    <w:rsid w:val="009D7C95"/>
    <w:rsid w:val="009E6C21"/>
    <w:rsid w:val="009F38D1"/>
    <w:rsid w:val="009F7959"/>
    <w:rsid w:val="00A01CFF"/>
    <w:rsid w:val="00A03CC3"/>
    <w:rsid w:val="00A05904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3BEB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F044E"/>
    <w:rsid w:val="00AF0C13"/>
    <w:rsid w:val="00AF2482"/>
    <w:rsid w:val="00B03AF5"/>
    <w:rsid w:val="00B03C01"/>
    <w:rsid w:val="00B078D6"/>
    <w:rsid w:val="00B1248D"/>
    <w:rsid w:val="00B14709"/>
    <w:rsid w:val="00B2743D"/>
    <w:rsid w:val="00B3015C"/>
    <w:rsid w:val="00B344D8"/>
    <w:rsid w:val="00B52DA8"/>
    <w:rsid w:val="00B567D1"/>
    <w:rsid w:val="00B73B4C"/>
    <w:rsid w:val="00B73F75"/>
    <w:rsid w:val="00B8483E"/>
    <w:rsid w:val="00B90E60"/>
    <w:rsid w:val="00B92A25"/>
    <w:rsid w:val="00B946CD"/>
    <w:rsid w:val="00B94AD7"/>
    <w:rsid w:val="00B96481"/>
    <w:rsid w:val="00BA3A53"/>
    <w:rsid w:val="00BA3C54"/>
    <w:rsid w:val="00BA4095"/>
    <w:rsid w:val="00BA5B43"/>
    <w:rsid w:val="00BB5EBF"/>
    <w:rsid w:val="00BC642A"/>
    <w:rsid w:val="00BD5E9E"/>
    <w:rsid w:val="00BE00AD"/>
    <w:rsid w:val="00BE72D9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80E27"/>
    <w:rsid w:val="00CA0968"/>
    <w:rsid w:val="00CA168E"/>
    <w:rsid w:val="00CB0647"/>
    <w:rsid w:val="00CB4236"/>
    <w:rsid w:val="00CC72A4"/>
    <w:rsid w:val="00CD3153"/>
    <w:rsid w:val="00CD6BCB"/>
    <w:rsid w:val="00CF389C"/>
    <w:rsid w:val="00CF6810"/>
    <w:rsid w:val="00D0416A"/>
    <w:rsid w:val="00D06117"/>
    <w:rsid w:val="00D21FAC"/>
    <w:rsid w:val="00D241D9"/>
    <w:rsid w:val="00D31CC8"/>
    <w:rsid w:val="00D32678"/>
    <w:rsid w:val="00D47835"/>
    <w:rsid w:val="00D521C1"/>
    <w:rsid w:val="00D7042E"/>
    <w:rsid w:val="00D71F40"/>
    <w:rsid w:val="00D74EE6"/>
    <w:rsid w:val="00D77416"/>
    <w:rsid w:val="00D80FC6"/>
    <w:rsid w:val="00D87F09"/>
    <w:rsid w:val="00D94917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A7BAE"/>
    <w:rsid w:val="00EC3039"/>
    <w:rsid w:val="00EC5235"/>
    <w:rsid w:val="00ED6B03"/>
    <w:rsid w:val="00ED7A5B"/>
    <w:rsid w:val="00ED7DF6"/>
    <w:rsid w:val="00F07C92"/>
    <w:rsid w:val="00F138AB"/>
    <w:rsid w:val="00F14B43"/>
    <w:rsid w:val="00F203C7"/>
    <w:rsid w:val="00F215E2"/>
    <w:rsid w:val="00F21E3F"/>
    <w:rsid w:val="00F2312E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3F56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9D7C95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Revision"/>
    <w:hidden/>
    <w:uiPriority w:val="99"/>
    <w:semiHidden/>
    <w:rsid w:val="00331985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272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2978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Song Yue</cp:lastModifiedBy>
  <cp:revision>47</cp:revision>
  <cp:lastPrinted>2000-02-29T11:31:00Z</cp:lastPrinted>
  <dcterms:created xsi:type="dcterms:W3CDTF">2022-08-02T07:07:00Z</dcterms:created>
  <dcterms:modified xsi:type="dcterms:W3CDTF">2022-11-04T07:33:00Z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